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B6E9" w14:textId="4301E826" w:rsidR="004727B8" w:rsidRPr="00FF6C6A" w:rsidRDefault="004727B8" w:rsidP="004727B8">
      <w:pPr>
        <w:spacing w:after="120"/>
        <w:ind w:left="1985" w:hanging="1985"/>
        <w:rPr>
          <w:rFonts w:ascii="Arial" w:eastAsiaTheme="minorEastAsia" w:hAnsi="Arial" w:cs="Arial"/>
          <w:b/>
          <w:sz w:val="24"/>
          <w:szCs w:val="24"/>
          <w:lang w:eastAsia="zh-CN"/>
        </w:rPr>
      </w:pPr>
      <w:r w:rsidRPr="00FF6C6A">
        <w:rPr>
          <w:rFonts w:ascii="Arial" w:eastAsiaTheme="minorEastAsia" w:hAnsi="Arial" w:cs="Arial"/>
          <w:b/>
          <w:sz w:val="24"/>
          <w:szCs w:val="24"/>
          <w:lang w:eastAsia="zh-CN"/>
        </w:rPr>
        <w:t>3GPP TSG-RAN WG4 Meeting #10</w:t>
      </w:r>
      <w:r w:rsidR="004805A4">
        <w:rPr>
          <w:rFonts w:ascii="Arial" w:eastAsiaTheme="minorEastAsia" w:hAnsi="Arial" w:cs="Arial"/>
          <w:b/>
          <w:sz w:val="24"/>
          <w:szCs w:val="24"/>
          <w:lang w:eastAsia="zh-CN"/>
        </w:rPr>
        <w:t>3</w:t>
      </w:r>
      <w:r w:rsidRPr="00FF6C6A">
        <w:rPr>
          <w:rFonts w:ascii="Arial" w:eastAsiaTheme="minorEastAsia" w:hAnsi="Arial" w:cs="Arial"/>
          <w:b/>
          <w:sz w:val="24"/>
          <w:szCs w:val="24"/>
          <w:lang w:eastAsia="zh-CN"/>
        </w:rPr>
        <w:t xml:space="preserve">-e </w:t>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00FF6C6A" w:rsidRPr="00FF6C6A">
        <w:rPr>
          <w:rFonts w:ascii="Arial" w:eastAsiaTheme="minorEastAsia" w:hAnsi="Arial" w:cs="Arial"/>
          <w:b/>
          <w:sz w:val="24"/>
          <w:szCs w:val="24"/>
          <w:lang w:eastAsia="zh-CN"/>
        </w:rPr>
        <w:tab/>
      </w:r>
      <w:r w:rsidR="002C243B">
        <w:rPr>
          <w:rFonts w:ascii="Arial" w:eastAsiaTheme="minorEastAsia" w:hAnsi="Arial" w:cs="Arial"/>
          <w:b/>
          <w:sz w:val="24"/>
          <w:szCs w:val="24"/>
          <w:lang w:eastAsia="zh-CN"/>
        </w:rPr>
        <w:tab/>
      </w:r>
      <w:r w:rsidR="002C243B">
        <w:rPr>
          <w:rFonts w:ascii="Arial" w:eastAsiaTheme="minorEastAsia" w:hAnsi="Arial" w:cs="Arial"/>
          <w:b/>
          <w:sz w:val="24"/>
          <w:szCs w:val="24"/>
          <w:lang w:eastAsia="zh-CN"/>
        </w:rPr>
        <w:tab/>
      </w:r>
      <w:r w:rsidR="004E6C7F" w:rsidRPr="004E6C7F">
        <w:rPr>
          <w:rFonts w:ascii="Arial" w:eastAsiaTheme="minorEastAsia" w:hAnsi="Arial" w:cs="Arial"/>
          <w:b/>
          <w:sz w:val="24"/>
          <w:szCs w:val="24"/>
          <w:lang w:eastAsia="zh-CN"/>
        </w:rPr>
        <w:t>R4-2210673</w:t>
      </w:r>
    </w:p>
    <w:p w14:paraId="57F0E16F" w14:textId="7055B016" w:rsidR="004727B8" w:rsidRPr="00FF6C6A" w:rsidRDefault="004727B8" w:rsidP="004727B8">
      <w:pPr>
        <w:spacing w:after="120"/>
        <w:ind w:left="1985" w:hanging="1985"/>
        <w:rPr>
          <w:rFonts w:ascii="Arial" w:eastAsiaTheme="minorEastAsia" w:hAnsi="Arial" w:cs="Arial"/>
          <w:b/>
          <w:sz w:val="24"/>
          <w:szCs w:val="24"/>
          <w:lang w:eastAsia="zh-CN"/>
        </w:rPr>
      </w:pPr>
      <w:r w:rsidRPr="00FF6C6A">
        <w:rPr>
          <w:rFonts w:ascii="Arial" w:eastAsiaTheme="minorEastAsia" w:hAnsi="Arial" w:cs="Arial"/>
          <w:b/>
          <w:sz w:val="24"/>
          <w:szCs w:val="24"/>
          <w:lang w:eastAsia="zh-CN"/>
        </w:rPr>
        <w:t xml:space="preserve">Electronic Meeting, </w:t>
      </w:r>
      <w:r w:rsidR="004805A4" w:rsidRPr="004805A4">
        <w:rPr>
          <w:rFonts w:ascii="Arial" w:hAnsi="Arial"/>
          <w:b/>
          <w:sz w:val="24"/>
          <w:szCs w:val="24"/>
          <w:lang w:eastAsia="zh-CN"/>
        </w:rPr>
        <w:t>May 09– May 20</w:t>
      </w:r>
      <w:proofErr w:type="gramStart"/>
      <w:r w:rsidR="004805A4" w:rsidRPr="004805A4">
        <w:rPr>
          <w:rFonts w:ascii="Arial" w:hAnsi="Arial"/>
          <w:b/>
          <w:sz w:val="24"/>
          <w:szCs w:val="24"/>
          <w:lang w:eastAsia="zh-CN"/>
        </w:rPr>
        <w:t xml:space="preserve"> 2022</w:t>
      </w:r>
      <w:proofErr w:type="gramEnd"/>
    </w:p>
    <w:p w14:paraId="4F054287" w14:textId="77777777" w:rsidR="004727B8" w:rsidRPr="00FF6C6A" w:rsidRDefault="004727B8" w:rsidP="004727B8">
      <w:pPr>
        <w:spacing w:after="120"/>
        <w:ind w:left="1985" w:hanging="1985"/>
        <w:rPr>
          <w:rFonts w:ascii="Arial" w:eastAsia="MS Mincho" w:hAnsi="Arial" w:cs="Arial"/>
          <w:b/>
          <w:sz w:val="22"/>
        </w:rPr>
      </w:pPr>
    </w:p>
    <w:p w14:paraId="17D621C4" w14:textId="46BCAB0B" w:rsidR="004727B8" w:rsidRPr="00FF6C6A" w:rsidRDefault="004727B8" w:rsidP="004727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F6C6A">
        <w:rPr>
          <w:rFonts w:ascii="Arial" w:eastAsia="MS Mincho" w:hAnsi="Arial" w:cs="Arial"/>
          <w:b/>
          <w:color w:val="000000"/>
          <w:sz w:val="22"/>
        </w:rPr>
        <w:t>Agenda item:</w:t>
      </w:r>
      <w:r w:rsidRPr="00FF6C6A">
        <w:rPr>
          <w:rFonts w:ascii="Arial" w:eastAsia="MS Mincho" w:hAnsi="Arial" w:cs="Arial"/>
          <w:b/>
          <w:color w:val="000000"/>
          <w:sz w:val="22"/>
        </w:rPr>
        <w:tab/>
      </w:r>
      <w:r w:rsidRPr="00FF6C6A">
        <w:rPr>
          <w:rFonts w:ascii="Arial" w:eastAsia="MS Mincho" w:hAnsi="Arial" w:cs="Arial"/>
          <w:b/>
          <w:color w:val="000000"/>
          <w:sz w:val="22"/>
          <w:lang w:eastAsia="ja-JP"/>
        </w:rPr>
        <w:tab/>
      </w:r>
      <w:r w:rsidRPr="00FF6C6A">
        <w:rPr>
          <w:rFonts w:ascii="Arial" w:eastAsia="MS Mincho" w:hAnsi="Arial" w:cs="Arial"/>
          <w:b/>
          <w:color w:val="000000"/>
          <w:sz w:val="22"/>
          <w:lang w:eastAsia="ja-JP"/>
        </w:rPr>
        <w:tab/>
      </w:r>
      <w:r w:rsidR="004805A4" w:rsidRPr="004805A4">
        <w:rPr>
          <w:rFonts w:ascii="Arial" w:eastAsia="MS Mincho" w:hAnsi="Arial" w:cs="Arial"/>
          <w:bCs/>
          <w:color w:val="000000"/>
          <w:sz w:val="22"/>
          <w:lang w:eastAsia="ja-JP"/>
        </w:rPr>
        <w:t>9.</w:t>
      </w:r>
      <w:r w:rsidR="004E6C7F">
        <w:rPr>
          <w:rFonts w:ascii="Arial" w:eastAsia="MS Mincho" w:hAnsi="Arial" w:cs="Arial"/>
          <w:bCs/>
          <w:color w:val="000000"/>
          <w:sz w:val="22"/>
          <w:lang w:eastAsia="ja-JP"/>
        </w:rPr>
        <w:t>22.3</w:t>
      </w:r>
    </w:p>
    <w:p w14:paraId="0CDA2530" w14:textId="21B55DC2" w:rsidR="004727B8" w:rsidRPr="00FF6C6A" w:rsidRDefault="004727B8" w:rsidP="004727B8">
      <w:pPr>
        <w:spacing w:after="120"/>
        <w:ind w:left="1985" w:hanging="1985"/>
        <w:rPr>
          <w:rFonts w:ascii="Arial" w:hAnsi="Arial" w:cs="Arial"/>
          <w:color w:val="000000"/>
          <w:sz w:val="22"/>
          <w:szCs w:val="22"/>
          <w:lang w:eastAsia="zh-CN"/>
        </w:rPr>
      </w:pPr>
      <w:r w:rsidRPr="00FF6C6A">
        <w:rPr>
          <w:rFonts w:ascii="Arial" w:eastAsia="MS Mincho" w:hAnsi="Arial" w:cs="Arial"/>
          <w:b/>
          <w:sz w:val="22"/>
          <w:szCs w:val="22"/>
        </w:rPr>
        <w:t>Source:</w:t>
      </w:r>
      <w:r w:rsidRPr="00FF6C6A">
        <w:tab/>
      </w:r>
      <w:r w:rsidRPr="00FF6C6A">
        <w:rPr>
          <w:rFonts w:ascii="Arial" w:hAnsi="Arial" w:cs="Arial"/>
          <w:color w:val="000000" w:themeColor="text1"/>
          <w:sz w:val="22"/>
          <w:szCs w:val="22"/>
          <w:lang w:eastAsia="zh-CN"/>
        </w:rPr>
        <w:t>Nokia, Nokia Shanghai Bell</w:t>
      </w:r>
    </w:p>
    <w:p w14:paraId="1E0389E7" w14:textId="793E39E4" w:rsidR="00915D73" w:rsidRPr="00FF6C6A" w:rsidRDefault="00915D73" w:rsidP="00915D73">
      <w:pPr>
        <w:spacing w:after="120"/>
        <w:ind w:left="1985" w:hanging="1985"/>
        <w:rPr>
          <w:rFonts w:ascii="Arial" w:eastAsiaTheme="minorEastAsia" w:hAnsi="Arial" w:cs="Arial"/>
          <w:color w:val="000000"/>
          <w:sz w:val="22"/>
          <w:lang w:eastAsia="zh-CN"/>
        </w:rPr>
      </w:pPr>
      <w:r w:rsidRPr="00FF6C6A">
        <w:rPr>
          <w:rFonts w:ascii="Arial" w:eastAsia="MS Mincho" w:hAnsi="Arial" w:cs="Arial"/>
          <w:b/>
          <w:color w:val="000000"/>
          <w:sz w:val="22"/>
        </w:rPr>
        <w:t>Title:</w:t>
      </w:r>
      <w:r w:rsidRPr="00FF6C6A">
        <w:rPr>
          <w:rFonts w:ascii="Arial" w:eastAsia="MS Mincho" w:hAnsi="Arial" w:cs="Arial"/>
          <w:b/>
          <w:color w:val="000000"/>
          <w:sz w:val="22"/>
        </w:rPr>
        <w:tab/>
      </w:r>
      <w:r w:rsidR="004E6C7F" w:rsidRPr="004E6C7F">
        <w:rPr>
          <w:rFonts w:ascii="Arial" w:hAnsi="Arial" w:cs="Arial"/>
          <w:color w:val="000000"/>
          <w:sz w:val="22"/>
          <w:lang w:eastAsia="zh-CN"/>
        </w:rPr>
        <w:t>WF on enhanced IIoT and URLLC support demodulation and CSI requirements</w:t>
      </w:r>
    </w:p>
    <w:p w14:paraId="67B0962B" w14:textId="41581386" w:rsidR="00915D73" w:rsidRPr="00FF6C6A" w:rsidRDefault="00915D73" w:rsidP="00915D73">
      <w:pPr>
        <w:spacing w:after="120"/>
        <w:ind w:left="1985" w:hanging="1985"/>
        <w:rPr>
          <w:rFonts w:ascii="Arial" w:eastAsiaTheme="minorEastAsia" w:hAnsi="Arial" w:cs="Arial"/>
          <w:sz w:val="22"/>
          <w:lang w:eastAsia="zh-CN"/>
        </w:rPr>
      </w:pPr>
      <w:r w:rsidRPr="00FF6C6A">
        <w:rPr>
          <w:rFonts w:ascii="Arial" w:eastAsia="MS Mincho" w:hAnsi="Arial" w:cs="Arial"/>
          <w:b/>
          <w:color w:val="000000"/>
          <w:sz w:val="22"/>
        </w:rPr>
        <w:t>Document for:</w:t>
      </w:r>
      <w:r w:rsidRPr="00FF6C6A">
        <w:rPr>
          <w:rFonts w:ascii="Arial" w:eastAsia="MS Mincho" w:hAnsi="Arial" w:cs="Arial"/>
          <w:b/>
          <w:color w:val="000000"/>
          <w:sz w:val="22"/>
        </w:rPr>
        <w:tab/>
      </w:r>
      <w:r w:rsidR="00BC64B8" w:rsidRPr="00FF6C6A">
        <w:rPr>
          <w:rFonts w:ascii="Arial" w:eastAsiaTheme="minorEastAsia" w:hAnsi="Arial" w:cs="Arial"/>
          <w:color w:val="000000"/>
          <w:sz w:val="22"/>
          <w:lang w:eastAsia="zh-CN"/>
        </w:rPr>
        <w:t>Approval</w:t>
      </w:r>
    </w:p>
    <w:p w14:paraId="4A0AE149" w14:textId="6CD58E8C" w:rsidR="005D7AF8" w:rsidRPr="00FF6C6A" w:rsidRDefault="00BE23F9" w:rsidP="00FA5848">
      <w:pPr>
        <w:pStyle w:val="Heading1"/>
        <w:rPr>
          <w:rFonts w:eastAsiaTheme="minorEastAsia"/>
          <w:lang w:val="en-US" w:eastAsia="zh-CN"/>
        </w:rPr>
      </w:pPr>
      <w:r w:rsidRPr="00FF6C6A">
        <w:rPr>
          <w:lang w:val="en-US" w:eastAsia="ja-JP"/>
        </w:rPr>
        <w:t>Background</w:t>
      </w:r>
    </w:p>
    <w:p w14:paraId="7EE881CE" w14:textId="16BA1F0E" w:rsidR="00BE23F9" w:rsidRPr="00FF6C6A" w:rsidRDefault="00BE23F9" w:rsidP="00BE23F9">
      <w:pPr>
        <w:rPr>
          <w:lang w:eastAsia="zh-CN"/>
        </w:rPr>
      </w:pPr>
    </w:p>
    <w:p w14:paraId="7A469416" w14:textId="6117AABA" w:rsidR="009E525C" w:rsidRPr="00FF6C6A" w:rsidRDefault="00700DE7" w:rsidP="009914AB">
      <w:pPr>
        <w:pStyle w:val="ListParagraph"/>
        <w:numPr>
          <w:ilvl w:val="0"/>
          <w:numId w:val="31"/>
        </w:numPr>
        <w:rPr>
          <w:lang w:eastAsia="zh-CN"/>
        </w:rPr>
      </w:pPr>
      <w:r w:rsidRPr="00FF6C6A">
        <w:rPr>
          <w:lang w:eastAsia="zh-CN"/>
        </w:rPr>
        <w:t>T</w:t>
      </w:r>
      <w:r w:rsidR="00F90554">
        <w:rPr>
          <w:lang w:eastAsia="zh-CN"/>
        </w:rPr>
        <w:t xml:space="preserve">his is the first time the </w:t>
      </w:r>
      <w:r w:rsidR="00F90554" w:rsidRPr="00F90554">
        <w:rPr>
          <w:lang w:eastAsia="zh-CN"/>
        </w:rPr>
        <w:t>topic of Rel-17 NR IIoT/URLLC enhancements demod and CSI requirements</w:t>
      </w:r>
      <w:r w:rsidR="00F90554">
        <w:rPr>
          <w:lang w:eastAsia="zh-CN"/>
        </w:rPr>
        <w:t xml:space="preserve"> was discussed in RAN4. Hence there are no prior WFs.</w:t>
      </w:r>
    </w:p>
    <w:p w14:paraId="6C25702E" w14:textId="3903D695" w:rsidR="00BB5C1E" w:rsidRPr="00FF6C6A" w:rsidRDefault="00D14934" w:rsidP="009914AB">
      <w:pPr>
        <w:pStyle w:val="ListParagraph"/>
        <w:numPr>
          <w:ilvl w:val="0"/>
          <w:numId w:val="31"/>
        </w:numPr>
        <w:rPr>
          <w:lang w:eastAsia="zh-CN"/>
        </w:rPr>
      </w:pPr>
      <w:r w:rsidRPr="00FF6C6A">
        <w:rPr>
          <w:lang w:eastAsia="zh-CN"/>
        </w:rPr>
        <w:t>Corresponding Email summary in RAN4#10</w:t>
      </w:r>
      <w:r w:rsidR="004805A4">
        <w:rPr>
          <w:lang w:eastAsia="zh-CN"/>
        </w:rPr>
        <w:t>3</w:t>
      </w:r>
      <w:r w:rsidRPr="00FF6C6A">
        <w:rPr>
          <w:lang w:eastAsia="zh-CN"/>
        </w:rPr>
        <w:t>-e</w:t>
      </w:r>
    </w:p>
    <w:p w14:paraId="6A1E9935" w14:textId="6117BB8A" w:rsidR="0015096A" w:rsidRPr="00FF6C6A" w:rsidRDefault="00F90554" w:rsidP="009914AB">
      <w:pPr>
        <w:pStyle w:val="ListParagraph"/>
        <w:numPr>
          <w:ilvl w:val="1"/>
          <w:numId w:val="31"/>
        </w:numPr>
        <w:rPr>
          <w:lang w:eastAsia="zh-CN"/>
        </w:rPr>
      </w:pPr>
      <w:r w:rsidRPr="00F90554">
        <w:rPr>
          <w:lang w:eastAsia="zh-CN"/>
        </w:rPr>
        <w:t>R4-2210533</w:t>
      </w:r>
      <w:r w:rsidRPr="00F90554">
        <w:rPr>
          <w:lang w:eastAsia="zh-CN"/>
        </w:rPr>
        <w:tab/>
        <w:t>Email discussion summary for [103-e][330] NR_IIOT_URLLC_enh_Demod</w:t>
      </w:r>
    </w:p>
    <w:p w14:paraId="655576CE" w14:textId="66828AD3" w:rsidR="00537D30" w:rsidRDefault="00537D30" w:rsidP="00BE23F9">
      <w:pPr>
        <w:rPr>
          <w:lang w:eastAsia="zh-CN"/>
        </w:rPr>
      </w:pPr>
    </w:p>
    <w:p w14:paraId="3914BDDC" w14:textId="6BC46867" w:rsidR="00F90554" w:rsidRDefault="00F90554" w:rsidP="00BE23F9">
      <w:pPr>
        <w:rPr>
          <w:lang w:eastAsia="zh-CN"/>
        </w:rPr>
      </w:pPr>
    </w:p>
    <w:p w14:paraId="5139D629" w14:textId="77777777" w:rsidR="0073188E" w:rsidRDefault="0073188E" w:rsidP="0073188E">
      <w:pPr>
        <w:rPr>
          <w:lang w:eastAsia="zh-CN"/>
        </w:rPr>
      </w:pPr>
    </w:p>
    <w:p w14:paraId="32D9D04A" w14:textId="1C8FA26A" w:rsidR="0073188E" w:rsidRPr="00FF6C6A" w:rsidRDefault="0073188E" w:rsidP="0073188E">
      <w:pPr>
        <w:pStyle w:val="Heading1"/>
        <w:rPr>
          <w:lang w:val="en-US" w:eastAsia="ja-JP"/>
        </w:rPr>
      </w:pPr>
      <w:r w:rsidRPr="00FF6C6A">
        <w:rPr>
          <w:lang w:val="en-US" w:eastAsia="ja-JP"/>
        </w:rPr>
        <w:t>WF on topic#</w:t>
      </w:r>
      <w:r w:rsidRPr="0073188E">
        <w:rPr>
          <w:lang w:val="en-US" w:eastAsia="ja-JP"/>
        </w:rPr>
        <w:t>1: BS Demodulation requirements</w:t>
      </w:r>
    </w:p>
    <w:p w14:paraId="548988CF" w14:textId="77777777" w:rsidR="0073188E" w:rsidRDefault="0073188E" w:rsidP="0073188E">
      <w:pPr>
        <w:rPr>
          <w:lang w:eastAsia="zh-CN"/>
        </w:rPr>
      </w:pPr>
    </w:p>
    <w:p w14:paraId="3B5249F6" w14:textId="7961EDCF" w:rsidR="0073188E" w:rsidRPr="00FF6C6A" w:rsidRDefault="0073188E" w:rsidP="0073188E">
      <w:pPr>
        <w:pStyle w:val="Heading2"/>
        <w:rPr>
          <w:lang w:val="en-US"/>
        </w:rPr>
      </w:pPr>
      <w:r>
        <w:rPr>
          <w:lang w:val="en-US"/>
        </w:rPr>
        <w:t>PUSCH</w:t>
      </w:r>
    </w:p>
    <w:p w14:paraId="5EEC3742" w14:textId="77777777" w:rsidR="0073188E" w:rsidRPr="00FF6C6A" w:rsidRDefault="0073188E" w:rsidP="0073188E"/>
    <w:p w14:paraId="2710D777" w14:textId="0C64FA9F" w:rsidR="0073188E" w:rsidRPr="00FF6C6A" w:rsidRDefault="0073188E" w:rsidP="0073188E">
      <w:pPr>
        <w:rPr>
          <w:u w:val="single"/>
          <w:lang w:eastAsia="zh-CN"/>
        </w:rPr>
      </w:pPr>
      <w:r w:rsidRPr="0073188E">
        <w:rPr>
          <w:u w:val="single"/>
          <w:lang w:eastAsia="zh-CN"/>
        </w:rPr>
        <w:t>Issue 1-1-1: Introduce PUSCH requirements</w:t>
      </w:r>
    </w:p>
    <w:p w14:paraId="2A7C6EF3" w14:textId="77777777" w:rsidR="001C2EF3" w:rsidRDefault="001C2EF3" w:rsidP="001C2EF3">
      <w:pPr>
        <w:rPr>
          <w:lang w:eastAsia="zh-CN"/>
        </w:rPr>
      </w:pPr>
      <w:bookmarkStart w:id="0" w:name="_Hlk103706587"/>
      <w:r>
        <w:rPr>
          <w:lang w:eastAsia="zh-CN"/>
        </w:rPr>
        <w:t>Agreements:</w:t>
      </w:r>
    </w:p>
    <w:p w14:paraId="70EF5E3F" w14:textId="45789547" w:rsidR="0073188E" w:rsidRDefault="0075609E" w:rsidP="0073188E">
      <w:pPr>
        <w:ind w:left="284"/>
        <w:rPr>
          <w:lang w:eastAsia="zh-CN"/>
        </w:rPr>
      </w:pPr>
      <w:r w:rsidRPr="001C2EF3">
        <w:rPr>
          <w:lang w:eastAsia="zh-CN"/>
        </w:rPr>
        <w:t>Do not introduce PUSCH requirements.</w:t>
      </w:r>
      <w:bookmarkEnd w:id="0"/>
    </w:p>
    <w:p w14:paraId="68E61C32" w14:textId="5ED48FD7" w:rsidR="00F90554" w:rsidRDefault="00F90554" w:rsidP="00BE23F9">
      <w:pPr>
        <w:rPr>
          <w:lang w:eastAsia="zh-CN"/>
        </w:rPr>
      </w:pPr>
    </w:p>
    <w:p w14:paraId="1B9F179B" w14:textId="0C0EE2A8" w:rsidR="00F90554" w:rsidRDefault="00F90554" w:rsidP="00BE23F9">
      <w:pPr>
        <w:rPr>
          <w:lang w:eastAsia="zh-CN"/>
        </w:rPr>
      </w:pPr>
    </w:p>
    <w:p w14:paraId="2B2A6DB3" w14:textId="711D716D" w:rsidR="0073188E" w:rsidRPr="00FF6C6A" w:rsidRDefault="0073188E" w:rsidP="0073188E">
      <w:pPr>
        <w:pStyle w:val="Heading2"/>
        <w:rPr>
          <w:lang w:val="en-US"/>
        </w:rPr>
      </w:pPr>
      <w:r>
        <w:rPr>
          <w:lang w:val="en-US"/>
        </w:rPr>
        <w:t>PU</w:t>
      </w:r>
      <w:r w:rsidR="0075609E">
        <w:rPr>
          <w:lang w:val="en-US"/>
        </w:rPr>
        <w:t>C</w:t>
      </w:r>
      <w:r>
        <w:rPr>
          <w:lang w:val="en-US"/>
        </w:rPr>
        <w:t>CH</w:t>
      </w:r>
    </w:p>
    <w:p w14:paraId="15BF3A68" w14:textId="77777777" w:rsidR="0073188E" w:rsidRPr="00FF6C6A" w:rsidRDefault="0073188E" w:rsidP="0073188E"/>
    <w:p w14:paraId="64305B1B" w14:textId="6160BEED" w:rsidR="0073188E" w:rsidRPr="00FF6C6A" w:rsidRDefault="0073188E" w:rsidP="0073188E">
      <w:pPr>
        <w:rPr>
          <w:u w:val="single"/>
          <w:lang w:eastAsia="zh-CN"/>
        </w:rPr>
      </w:pPr>
      <w:r w:rsidRPr="0073188E">
        <w:rPr>
          <w:u w:val="single"/>
          <w:lang w:eastAsia="zh-CN"/>
        </w:rPr>
        <w:t>Issue 1-2-1: Introduce PUCCH requirements</w:t>
      </w:r>
    </w:p>
    <w:p w14:paraId="1EED461B" w14:textId="77777777" w:rsidR="001C2EF3" w:rsidRDefault="001C2EF3" w:rsidP="001C2EF3">
      <w:pPr>
        <w:rPr>
          <w:lang w:eastAsia="zh-CN"/>
        </w:rPr>
      </w:pPr>
      <w:r>
        <w:rPr>
          <w:lang w:eastAsia="zh-CN"/>
        </w:rPr>
        <w:t>Agreements:</w:t>
      </w:r>
    </w:p>
    <w:p w14:paraId="7895AEDD" w14:textId="41158605" w:rsidR="001C2EF3" w:rsidRDefault="001C2EF3" w:rsidP="001C2EF3">
      <w:pPr>
        <w:ind w:left="284"/>
        <w:rPr>
          <w:lang w:eastAsia="zh-CN"/>
        </w:rPr>
      </w:pPr>
      <w:r w:rsidRPr="001C2EF3">
        <w:rPr>
          <w:lang w:eastAsia="zh-CN"/>
        </w:rPr>
        <w:t>Option 2a as starting point and further confirm by RAN4#104-e meeting</w:t>
      </w:r>
      <w:r>
        <w:rPr>
          <w:lang w:eastAsia="zh-CN"/>
        </w:rPr>
        <w:t>.</w:t>
      </w:r>
    </w:p>
    <w:p w14:paraId="71C344CE" w14:textId="3FFC2B86" w:rsidR="001C2EF3" w:rsidRDefault="001C2EF3" w:rsidP="001C2EF3">
      <w:pPr>
        <w:pStyle w:val="ListParagraph"/>
        <w:numPr>
          <w:ilvl w:val="0"/>
          <w:numId w:val="37"/>
        </w:numPr>
        <w:rPr>
          <w:lang w:eastAsia="zh-CN"/>
        </w:rPr>
      </w:pPr>
      <w:r w:rsidRPr="001C2EF3">
        <w:rPr>
          <w:lang w:eastAsia="zh-CN"/>
        </w:rPr>
        <w:t>Option 2a</w:t>
      </w:r>
      <w:r>
        <w:rPr>
          <w:lang w:eastAsia="zh-CN"/>
        </w:rPr>
        <w:t xml:space="preserve">: </w:t>
      </w:r>
      <w:r w:rsidRPr="001C2EF3">
        <w:rPr>
          <w:lang w:eastAsia="zh-CN"/>
        </w:rPr>
        <w:t>Develop PUCCH requirements for PF0, with sub slot repetition and inter sub-slot hopping, but condition introduction in the specification on the availability of at least 2 simulation inputs</w:t>
      </w:r>
    </w:p>
    <w:p w14:paraId="5D7D41B8" w14:textId="4D2623FE" w:rsidR="00F96D31" w:rsidRDefault="00F96D31" w:rsidP="0073188E">
      <w:pPr>
        <w:rPr>
          <w:lang w:eastAsia="zh-CN"/>
        </w:rPr>
      </w:pPr>
    </w:p>
    <w:p w14:paraId="61D63125" w14:textId="205F1638" w:rsidR="00F90554" w:rsidRDefault="00F90554" w:rsidP="00BE23F9">
      <w:pPr>
        <w:rPr>
          <w:lang w:eastAsia="zh-CN"/>
        </w:rPr>
      </w:pPr>
    </w:p>
    <w:p w14:paraId="27A1505F" w14:textId="77777777" w:rsidR="0075609E" w:rsidRDefault="0075609E" w:rsidP="0075609E">
      <w:pPr>
        <w:rPr>
          <w:lang w:eastAsia="zh-CN"/>
        </w:rPr>
      </w:pPr>
    </w:p>
    <w:p w14:paraId="729515DD" w14:textId="16683137" w:rsidR="0075609E" w:rsidRPr="00FF6C6A" w:rsidRDefault="0075609E" w:rsidP="0075609E">
      <w:pPr>
        <w:pStyle w:val="Heading1"/>
        <w:rPr>
          <w:lang w:val="en-US" w:eastAsia="ja-JP"/>
        </w:rPr>
      </w:pPr>
      <w:r w:rsidRPr="00FF6C6A">
        <w:rPr>
          <w:lang w:val="en-US" w:eastAsia="ja-JP"/>
        </w:rPr>
        <w:t>WF on topic#</w:t>
      </w:r>
      <w:r w:rsidRPr="0073188E">
        <w:rPr>
          <w:lang w:val="en-US" w:eastAsia="ja-JP"/>
        </w:rPr>
        <w:t xml:space="preserve">1: </w:t>
      </w:r>
      <w:r>
        <w:rPr>
          <w:lang w:val="en-US" w:eastAsia="ja-JP"/>
        </w:rPr>
        <w:t xml:space="preserve">CSI </w:t>
      </w:r>
      <w:r w:rsidRPr="0073188E">
        <w:rPr>
          <w:lang w:val="en-US" w:eastAsia="ja-JP"/>
        </w:rPr>
        <w:t>requirements</w:t>
      </w:r>
    </w:p>
    <w:p w14:paraId="5C74B8D1" w14:textId="77777777" w:rsidR="0075609E" w:rsidRDefault="0075609E" w:rsidP="0075609E">
      <w:pPr>
        <w:rPr>
          <w:lang w:eastAsia="zh-CN"/>
        </w:rPr>
      </w:pPr>
    </w:p>
    <w:p w14:paraId="04E31BBF" w14:textId="3EF8A765" w:rsidR="0075609E" w:rsidRPr="00FF6C6A" w:rsidRDefault="0075609E" w:rsidP="0075609E">
      <w:pPr>
        <w:pStyle w:val="Heading2"/>
        <w:rPr>
          <w:lang w:val="en-US"/>
        </w:rPr>
      </w:pPr>
      <w:r>
        <w:rPr>
          <w:lang w:val="en-US"/>
        </w:rPr>
        <w:t>CQI requirements</w:t>
      </w:r>
    </w:p>
    <w:p w14:paraId="17AC1E7E" w14:textId="77777777" w:rsidR="0075609E" w:rsidRPr="00FF6C6A" w:rsidRDefault="0075609E" w:rsidP="0075609E"/>
    <w:p w14:paraId="411A92C7" w14:textId="4AEF4D15" w:rsidR="0075609E" w:rsidRPr="00FF6C6A" w:rsidRDefault="0075609E" w:rsidP="0075609E">
      <w:pPr>
        <w:rPr>
          <w:u w:val="single"/>
          <w:lang w:eastAsia="zh-CN"/>
        </w:rPr>
      </w:pPr>
      <w:r w:rsidRPr="0075609E">
        <w:rPr>
          <w:u w:val="single"/>
          <w:lang w:eastAsia="zh-CN"/>
        </w:rPr>
        <w:t>Issue 2-1-1: Introduce CQI requirements</w:t>
      </w:r>
    </w:p>
    <w:p w14:paraId="1149618F" w14:textId="6FF5C597" w:rsidR="001C2EF3" w:rsidRDefault="001C2EF3" w:rsidP="001C2EF3">
      <w:pPr>
        <w:rPr>
          <w:lang w:eastAsia="zh-CN"/>
        </w:rPr>
      </w:pPr>
      <w:r>
        <w:rPr>
          <w:lang w:eastAsia="zh-CN"/>
        </w:rPr>
        <w:t>Agreements:</w:t>
      </w:r>
    </w:p>
    <w:p w14:paraId="6856DFB1" w14:textId="16D555CD" w:rsidR="0075609E" w:rsidRDefault="00F4382F" w:rsidP="0075609E">
      <w:pPr>
        <w:ind w:left="284"/>
        <w:rPr>
          <w:lang w:eastAsia="zh-CN"/>
        </w:rPr>
      </w:pPr>
      <w:r w:rsidRPr="001C2EF3">
        <w:rPr>
          <w:lang w:eastAsia="zh-CN"/>
        </w:rPr>
        <w:t xml:space="preserve">Do not introduce CQI requirements </w:t>
      </w:r>
      <w:r w:rsidRPr="001C2EF3">
        <w:rPr>
          <w:rFonts w:eastAsia="Yu Mincho"/>
          <w:szCs w:val="24"/>
          <w:lang w:eastAsia="zh-CN"/>
        </w:rPr>
        <w:t>for subband 4-bits based CQI reporting</w:t>
      </w:r>
      <w:r w:rsidRPr="001C2EF3">
        <w:rPr>
          <w:lang w:eastAsia="zh-CN"/>
        </w:rPr>
        <w:t>.</w:t>
      </w:r>
    </w:p>
    <w:p w14:paraId="67D075A5" w14:textId="77777777" w:rsidR="0075609E" w:rsidRDefault="0075609E" w:rsidP="0075609E">
      <w:pPr>
        <w:rPr>
          <w:lang w:eastAsia="zh-CN"/>
        </w:rPr>
      </w:pPr>
    </w:p>
    <w:p w14:paraId="7AE418D0" w14:textId="596CFC37" w:rsidR="0075609E" w:rsidRDefault="0075609E" w:rsidP="00BE23F9">
      <w:pPr>
        <w:rPr>
          <w:lang w:eastAsia="zh-CN"/>
        </w:rPr>
      </w:pPr>
    </w:p>
    <w:p w14:paraId="2B3F2D6C" w14:textId="77777777" w:rsidR="0075609E" w:rsidRDefault="0075609E" w:rsidP="00BE23F9">
      <w:pPr>
        <w:rPr>
          <w:lang w:eastAsia="zh-CN"/>
        </w:rPr>
      </w:pPr>
    </w:p>
    <w:p w14:paraId="724017AE" w14:textId="1FD97516" w:rsidR="0075609E" w:rsidRDefault="0075609E" w:rsidP="00BE23F9">
      <w:pPr>
        <w:rPr>
          <w:lang w:eastAsia="zh-CN"/>
        </w:rPr>
      </w:pPr>
    </w:p>
    <w:p w14:paraId="746D7EAB" w14:textId="77777777" w:rsidR="0075609E" w:rsidRDefault="0075609E" w:rsidP="00BE23F9">
      <w:pPr>
        <w:rPr>
          <w:lang w:eastAsia="zh-CN"/>
        </w:rPr>
      </w:pPr>
    </w:p>
    <w:p w14:paraId="0242BD2B" w14:textId="77777777" w:rsidR="00D179ED" w:rsidRPr="00FF6C6A" w:rsidRDefault="00D179ED" w:rsidP="006E45A7">
      <w:pPr>
        <w:rPr>
          <w:lang w:eastAsia="zh-CN"/>
        </w:rPr>
      </w:pPr>
    </w:p>
    <w:sectPr w:rsidR="00D179ED" w:rsidRPr="00FF6C6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BF25A" w14:textId="77777777" w:rsidR="007E34DF" w:rsidRDefault="007E34DF">
      <w:r>
        <w:separator/>
      </w:r>
    </w:p>
  </w:endnote>
  <w:endnote w:type="continuationSeparator" w:id="0">
    <w:p w14:paraId="43A7A3FA" w14:textId="77777777" w:rsidR="007E34DF" w:rsidRDefault="007E34DF">
      <w:r>
        <w:continuationSeparator/>
      </w:r>
    </w:p>
  </w:endnote>
  <w:endnote w:type="continuationNotice" w:id="1">
    <w:p w14:paraId="7185A41C" w14:textId="77777777" w:rsidR="007E34DF" w:rsidRDefault="007E3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E2DB" w14:textId="77777777" w:rsidR="007E34DF" w:rsidRDefault="007E34DF">
      <w:r>
        <w:separator/>
      </w:r>
    </w:p>
  </w:footnote>
  <w:footnote w:type="continuationSeparator" w:id="0">
    <w:p w14:paraId="244B7088" w14:textId="77777777" w:rsidR="007E34DF" w:rsidRDefault="007E34DF">
      <w:r>
        <w:continuationSeparator/>
      </w:r>
    </w:p>
  </w:footnote>
  <w:footnote w:type="continuationNotice" w:id="1">
    <w:p w14:paraId="20E4DA77" w14:textId="77777777" w:rsidR="007E34DF" w:rsidRDefault="007E3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E217D"/>
    <w:multiLevelType w:val="hybridMultilevel"/>
    <w:tmpl w:val="CA163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4B16BE"/>
    <w:multiLevelType w:val="hybridMultilevel"/>
    <w:tmpl w:val="7B760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E181814">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8D904F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2778A9"/>
    <w:multiLevelType w:val="hybridMultilevel"/>
    <w:tmpl w:val="6AA6F0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361B7F"/>
    <w:multiLevelType w:val="hybridMultilevel"/>
    <w:tmpl w:val="1EE20B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F744D2"/>
    <w:multiLevelType w:val="hybridMultilevel"/>
    <w:tmpl w:val="E4401C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5E75ED"/>
    <w:multiLevelType w:val="hybridMultilevel"/>
    <w:tmpl w:val="A27A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1"/>
  </w:num>
  <w:num w:numId="4">
    <w:abstractNumId w:val="17"/>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6"/>
  </w:num>
  <w:num w:numId="19">
    <w:abstractNumId w:val="5"/>
  </w:num>
  <w:num w:numId="20">
    <w:abstractNumId w:val="2"/>
  </w:num>
  <w:num w:numId="21">
    <w:abstractNumId w:val="12"/>
  </w:num>
  <w:num w:numId="22">
    <w:abstractNumId w:val="12"/>
  </w:num>
  <w:num w:numId="23">
    <w:abstractNumId w:val="11"/>
  </w:num>
  <w:num w:numId="24">
    <w:abstractNumId w:val="3"/>
  </w:num>
  <w:num w:numId="25">
    <w:abstractNumId w:val="15"/>
  </w:num>
  <w:num w:numId="26">
    <w:abstractNumId w:val="19"/>
  </w:num>
  <w:num w:numId="27">
    <w:abstractNumId w:val="7"/>
  </w:num>
  <w:num w:numId="28">
    <w:abstractNumId w:val="4"/>
  </w:num>
  <w:num w:numId="29">
    <w:abstractNumId w:val="1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6"/>
  </w:num>
  <w:num w:numId="33">
    <w:abstractNumId w:val="13"/>
  </w:num>
  <w:num w:numId="34">
    <w:abstractNumId w:val="14"/>
  </w:num>
  <w:num w:numId="35">
    <w:abstractNumId w:val="1"/>
  </w:num>
  <w:num w:numId="36">
    <w:abstractNumId w:val="20"/>
  </w:num>
  <w:num w:numId="3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0MjU2szQ0MTY1s7BQ0lEKTi0uzszPAykwqQUA/2j3Ki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6865"/>
    <w:rsid w:val="00026ACC"/>
    <w:rsid w:val="00030672"/>
    <w:rsid w:val="0003171D"/>
    <w:rsid w:val="00031C1D"/>
    <w:rsid w:val="00032F3E"/>
    <w:rsid w:val="00033F47"/>
    <w:rsid w:val="00035C50"/>
    <w:rsid w:val="00036838"/>
    <w:rsid w:val="000438BC"/>
    <w:rsid w:val="00043F42"/>
    <w:rsid w:val="00044F62"/>
    <w:rsid w:val="000457A1"/>
    <w:rsid w:val="00046A82"/>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656"/>
    <w:rsid w:val="000A4AA3"/>
    <w:rsid w:val="000A550E"/>
    <w:rsid w:val="000A6E1C"/>
    <w:rsid w:val="000B0960"/>
    <w:rsid w:val="000B1A55"/>
    <w:rsid w:val="000B20BB"/>
    <w:rsid w:val="000B2EF6"/>
    <w:rsid w:val="000B2FA6"/>
    <w:rsid w:val="000B4AA0"/>
    <w:rsid w:val="000B67E6"/>
    <w:rsid w:val="000C2553"/>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2BEE"/>
    <w:rsid w:val="00106388"/>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3C07"/>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16B9"/>
    <w:rsid w:val="001B3C26"/>
    <w:rsid w:val="001B405E"/>
    <w:rsid w:val="001B56B0"/>
    <w:rsid w:val="001B5F0D"/>
    <w:rsid w:val="001B7991"/>
    <w:rsid w:val="001C0583"/>
    <w:rsid w:val="001C1409"/>
    <w:rsid w:val="001C2AE6"/>
    <w:rsid w:val="001C2EF3"/>
    <w:rsid w:val="001C3B1F"/>
    <w:rsid w:val="001C4A89"/>
    <w:rsid w:val="001C6177"/>
    <w:rsid w:val="001C65C0"/>
    <w:rsid w:val="001C79A0"/>
    <w:rsid w:val="001C7CA2"/>
    <w:rsid w:val="001D0363"/>
    <w:rsid w:val="001D12B4"/>
    <w:rsid w:val="001D1F06"/>
    <w:rsid w:val="001D4A50"/>
    <w:rsid w:val="001D691F"/>
    <w:rsid w:val="001D6CEB"/>
    <w:rsid w:val="001D7D94"/>
    <w:rsid w:val="001E0A28"/>
    <w:rsid w:val="001E4218"/>
    <w:rsid w:val="001E479D"/>
    <w:rsid w:val="001E72D6"/>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49C6"/>
    <w:rsid w:val="00226375"/>
    <w:rsid w:val="00226DA7"/>
    <w:rsid w:val="00227FD3"/>
    <w:rsid w:val="00232AFC"/>
    <w:rsid w:val="00235394"/>
    <w:rsid w:val="00235577"/>
    <w:rsid w:val="00236248"/>
    <w:rsid w:val="002371B2"/>
    <w:rsid w:val="002435CA"/>
    <w:rsid w:val="0024469F"/>
    <w:rsid w:val="00244C39"/>
    <w:rsid w:val="00250B5B"/>
    <w:rsid w:val="00252659"/>
    <w:rsid w:val="00252DB8"/>
    <w:rsid w:val="002537BC"/>
    <w:rsid w:val="00254A9D"/>
    <w:rsid w:val="00255C58"/>
    <w:rsid w:val="00260EC7"/>
    <w:rsid w:val="00261539"/>
    <w:rsid w:val="0026167C"/>
    <w:rsid w:val="0026179F"/>
    <w:rsid w:val="00263224"/>
    <w:rsid w:val="002666AE"/>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28EC"/>
    <w:rsid w:val="002B312D"/>
    <w:rsid w:val="002B516C"/>
    <w:rsid w:val="002B5E1D"/>
    <w:rsid w:val="002B60C1"/>
    <w:rsid w:val="002B7A74"/>
    <w:rsid w:val="002C243B"/>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454A"/>
    <w:rsid w:val="00306223"/>
    <w:rsid w:val="00306754"/>
    <w:rsid w:val="003067A9"/>
    <w:rsid w:val="00307E51"/>
    <w:rsid w:val="00311363"/>
    <w:rsid w:val="00312089"/>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2508"/>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1125"/>
    <w:rsid w:val="004727B8"/>
    <w:rsid w:val="0047437A"/>
    <w:rsid w:val="004760E7"/>
    <w:rsid w:val="00477760"/>
    <w:rsid w:val="004805A4"/>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60AD"/>
    <w:rsid w:val="004E6C7F"/>
    <w:rsid w:val="004E7329"/>
    <w:rsid w:val="004E7CEC"/>
    <w:rsid w:val="004F2CB0"/>
    <w:rsid w:val="004F439D"/>
    <w:rsid w:val="004F6441"/>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237E7"/>
    <w:rsid w:val="005307FA"/>
    <w:rsid w:val="005308DB"/>
    <w:rsid w:val="00530A2E"/>
    <w:rsid w:val="00530FBE"/>
    <w:rsid w:val="005327DB"/>
    <w:rsid w:val="00533159"/>
    <w:rsid w:val="005339DB"/>
    <w:rsid w:val="00534C89"/>
    <w:rsid w:val="00537D30"/>
    <w:rsid w:val="00541573"/>
    <w:rsid w:val="00541FF3"/>
    <w:rsid w:val="00542E47"/>
    <w:rsid w:val="0054348A"/>
    <w:rsid w:val="005570D8"/>
    <w:rsid w:val="00570C2F"/>
    <w:rsid w:val="00571777"/>
    <w:rsid w:val="0057345C"/>
    <w:rsid w:val="0057491C"/>
    <w:rsid w:val="005749F6"/>
    <w:rsid w:val="00576E17"/>
    <w:rsid w:val="005806B4"/>
    <w:rsid w:val="00580FF5"/>
    <w:rsid w:val="0058519C"/>
    <w:rsid w:val="0059149A"/>
    <w:rsid w:val="005940FE"/>
    <w:rsid w:val="005956EE"/>
    <w:rsid w:val="005A038E"/>
    <w:rsid w:val="005A083E"/>
    <w:rsid w:val="005A0DBC"/>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2AFD"/>
    <w:rsid w:val="006144A1"/>
    <w:rsid w:val="0061504B"/>
    <w:rsid w:val="00615EBB"/>
    <w:rsid w:val="00616096"/>
    <w:rsid w:val="006160A2"/>
    <w:rsid w:val="0061792E"/>
    <w:rsid w:val="00620B22"/>
    <w:rsid w:val="006212D3"/>
    <w:rsid w:val="00621475"/>
    <w:rsid w:val="006231B5"/>
    <w:rsid w:val="006302AA"/>
    <w:rsid w:val="00631D59"/>
    <w:rsid w:val="006363BD"/>
    <w:rsid w:val="0063689A"/>
    <w:rsid w:val="00640B6D"/>
    <w:rsid w:val="006412DC"/>
    <w:rsid w:val="0064282C"/>
    <w:rsid w:val="00642BC6"/>
    <w:rsid w:val="0064396D"/>
    <w:rsid w:val="00643CBA"/>
    <w:rsid w:val="00644790"/>
    <w:rsid w:val="00645562"/>
    <w:rsid w:val="00646BA8"/>
    <w:rsid w:val="006471CA"/>
    <w:rsid w:val="00647C18"/>
    <w:rsid w:val="006501AF"/>
    <w:rsid w:val="00650DDE"/>
    <w:rsid w:val="00654239"/>
    <w:rsid w:val="0065505B"/>
    <w:rsid w:val="00655980"/>
    <w:rsid w:val="00655B85"/>
    <w:rsid w:val="00661FB5"/>
    <w:rsid w:val="00662061"/>
    <w:rsid w:val="006626B5"/>
    <w:rsid w:val="006639B9"/>
    <w:rsid w:val="006670AC"/>
    <w:rsid w:val="00670A27"/>
    <w:rsid w:val="00672130"/>
    <w:rsid w:val="00672307"/>
    <w:rsid w:val="00675D7E"/>
    <w:rsid w:val="006808C6"/>
    <w:rsid w:val="0068235E"/>
    <w:rsid w:val="00682668"/>
    <w:rsid w:val="00683940"/>
    <w:rsid w:val="006862BE"/>
    <w:rsid w:val="0068747A"/>
    <w:rsid w:val="006903F7"/>
    <w:rsid w:val="006910C7"/>
    <w:rsid w:val="00692A68"/>
    <w:rsid w:val="00695D85"/>
    <w:rsid w:val="00696D1D"/>
    <w:rsid w:val="006A0114"/>
    <w:rsid w:val="006A0B7F"/>
    <w:rsid w:val="006A2FCB"/>
    <w:rsid w:val="006A30A2"/>
    <w:rsid w:val="006A4F17"/>
    <w:rsid w:val="006A6D23"/>
    <w:rsid w:val="006A734C"/>
    <w:rsid w:val="006B1692"/>
    <w:rsid w:val="006B25DE"/>
    <w:rsid w:val="006C1417"/>
    <w:rsid w:val="006C1C3B"/>
    <w:rsid w:val="006C341B"/>
    <w:rsid w:val="006C4E43"/>
    <w:rsid w:val="006C643E"/>
    <w:rsid w:val="006D2932"/>
    <w:rsid w:val="006D3671"/>
    <w:rsid w:val="006D3E69"/>
    <w:rsid w:val="006D4176"/>
    <w:rsid w:val="006D4B2B"/>
    <w:rsid w:val="006D51E4"/>
    <w:rsid w:val="006D5D02"/>
    <w:rsid w:val="006D61AD"/>
    <w:rsid w:val="006E0A73"/>
    <w:rsid w:val="006E0FEE"/>
    <w:rsid w:val="006E3F8D"/>
    <w:rsid w:val="006E45A7"/>
    <w:rsid w:val="006E6C11"/>
    <w:rsid w:val="006E6CDE"/>
    <w:rsid w:val="006F23C2"/>
    <w:rsid w:val="006F5C3C"/>
    <w:rsid w:val="006F74F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076"/>
    <w:rsid w:val="0073188E"/>
    <w:rsid w:val="00731D77"/>
    <w:rsid w:val="00732360"/>
    <w:rsid w:val="00732AC8"/>
    <w:rsid w:val="0073390A"/>
    <w:rsid w:val="007349F1"/>
    <w:rsid w:val="00734E64"/>
    <w:rsid w:val="00736869"/>
    <w:rsid w:val="007369DF"/>
    <w:rsid w:val="00736B37"/>
    <w:rsid w:val="00740697"/>
    <w:rsid w:val="00740A35"/>
    <w:rsid w:val="007415E1"/>
    <w:rsid w:val="00745008"/>
    <w:rsid w:val="00750D74"/>
    <w:rsid w:val="00752066"/>
    <w:rsid w:val="007520B4"/>
    <w:rsid w:val="00754AEA"/>
    <w:rsid w:val="00755E76"/>
    <w:rsid w:val="0075609E"/>
    <w:rsid w:val="007655D5"/>
    <w:rsid w:val="00775860"/>
    <w:rsid w:val="00775DEC"/>
    <w:rsid w:val="007763C1"/>
    <w:rsid w:val="00777E82"/>
    <w:rsid w:val="0078045B"/>
    <w:rsid w:val="00781359"/>
    <w:rsid w:val="00784F56"/>
    <w:rsid w:val="00786921"/>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34DF"/>
    <w:rsid w:val="007E7062"/>
    <w:rsid w:val="007E76A0"/>
    <w:rsid w:val="007F0E1E"/>
    <w:rsid w:val="007F29A7"/>
    <w:rsid w:val="007F64FB"/>
    <w:rsid w:val="008004B4"/>
    <w:rsid w:val="00801482"/>
    <w:rsid w:val="0080270E"/>
    <w:rsid w:val="00804513"/>
    <w:rsid w:val="008054AA"/>
    <w:rsid w:val="00805B3D"/>
    <w:rsid w:val="00805BE8"/>
    <w:rsid w:val="0081237A"/>
    <w:rsid w:val="00814012"/>
    <w:rsid w:val="00814D3E"/>
    <w:rsid w:val="00815489"/>
    <w:rsid w:val="00816078"/>
    <w:rsid w:val="008177E3"/>
    <w:rsid w:val="00821CBE"/>
    <w:rsid w:val="00823055"/>
    <w:rsid w:val="00823AA9"/>
    <w:rsid w:val="0082406B"/>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F8C"/>
    <w:rsid w:val="0093133D"/>
    <w:rsid w:val="0093276D"/>
    <w:rsid w:val="00933D12"/>
    <w:rsid w:val="00936107"/>
    <w:rsid w:val="00937065"/>
    <w:rsid w:val="00940285"/>
    <w:rsid w:val="009415B0"/>
    <w:rsid w:val="00947E7E"/>
    <w:rsid w:val="00950A0E"/>
    <w:rsid w:val="0095139A"/>
    <w:rsid w:val="00952400"/>
    <w:rsid w:val="00953403"/>
    <w:rsid w:val="00953E16"/>
    <w:rsid w:val="009542AC"/>
    <w:rsid w:val="0095499F"/>
    <w:rsid w:val="00955630"/>
    <w:rsid w:val="00956951"/>
    <w:rsid w:val="00956AB1"/>
    <w:rsid w:val="00956DAF"/>
    <w:rsid w:val="00956F53"/>
    <w:rsid w:val="0096160A"/>
    <w:rsid w:val="00961BB2"/>
    <w:rsid w:val="00962108"/>
    <w:rsid w:val="00962F36"/>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16C6F"/>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56951"/>
    <w:rsid w:val="00A604A4"/>
    <w:rsid w:val="00A61B7D"/>
    <w:rsid w:val="00A65101"/>
    <w:rsid w:val="00A6605B"/>
    <w:rsid w:val="00A66ADC"/>
    <w:rsid w:val="00A7147D"/>
    <w:rsid w:val="00A72D18"/>
    <w:rsid w:val="00A761D5"/>
    <w:rsid w:val="00A81B15"/>
    <w:rsid w:val="00A837FF"/>
    <w:rsid w:val="00A84052"/>
    <w:rsid w:val="00A8494C"/>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216E"/>
    <w:rsid w:val="00B33ADD"/>
    <w:rsid w:val="00B35AFC"/>
    <w:rsid w:val="00B36396"/>
    <w:rsid w:val="00B37001"/>
    <w:rsid w:val="00B4108D"/>
    <w:rsid w:val="00B43BCC"/>
    <w:rsid w:val="00B4642A"/>
    <w:rsid w:val="00B47A6A"/>
    <w:rsid w:val="00B504BF"/>
    <w:rsid w:val="00B57265"/>
    <w:rsid w:val="00B61464"/>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5D4F"/>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3DA"/>
    <w:rsid w:val="00C11712"/>
    <w:rsid w:val="00C1329B"/>
    <w:rsid w:val="00C1457B"/>
    <w:rsid w:val="00C1572F"/>
    <w:rsid w:val="00C165EE"/>
    <w:rsid w:val="00C2332C"/>
    <w:rsid w:val="00C23C46"/>
    <w:rsid w:val="00C2405A"/>
    <w:rsid w:val="00C24C05"/>
    <w:rsid w:val="00C24D2F"/>
    <w:rsid w:val="00C26222"/>
    <w:rsid w:val="00C2669A"/>
    <w:rsid w:val="00C311CB"/>
    <w:rsid w:val="00C31283"/>
    <w:rsid w:val="00C31325"/>
    <w:rsid w:val="00C3297E"/>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06B4"/>
    <w:rsid w:val="00D51573"/>
    <w:rsid w:val="00D520E4"/>
    <w:rsid w:val="00D53A38"/>
    <w:rsid w:val="00D575DD"/>
    <w:rsid w:val="00D57DFA"/>
    <w:rsid w:val="00D60D19"/>
    <w:rsid w:val="00D638D2"/>
    <w:rsid w:val="00D64301"/>
    <w:rsid w:val="00D67FCF"/>
    <w:rsid w:val="00D709CE"/>
    <w:rsid w:val="00D71F73"/>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313E8"/>
    <w:rsid w:val="00E319F1"/>
    <w:rsid w:val="00E33155"/>
    <w:rsid w:val="00E33CD2"/>
    <w:rsid w:val="00E345FB"/>
    <w:rsid w:val="00E40E90"/>
    <w:rsid w:val="00E4105F"/>
    <w:rsid w:val="00E41532"/>
    <w:rsid w:val="00E44309"/>
    <w:rsid w:val="00E458A7"/>
    <w:rsid w:val="00E45C7E"/>
    <w:rsid w:val="00E531EB"/>
    <w:rsid w:val="00E54874"/>
    <w:rsid w:val="00E54B6F"/>
    <w:rsid w:val="00E54D8E"/>
    <w:rsid w:val="00E55ACA"/>
    <w:rsid w:val="00E55C44"/>
    <w:rsid w:val="00E57207"/>
    <w:rsid w:val="00E5720D"/>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4F"/>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82F"/>
    <w:rsid w:val="00F43E34"/>
    <w:rsid w:val="00F503D8"/>
    <w:rsid w:val="00F509F6"/>
    <w:rsid w:val="00F53053"/>
    <w:rsid w:val="00F53FE2"/>
    <w:rsid w:val="00F554F9"/>
    <w:rsid w:val="00F575FF"/>
    <w:rsid w:val="00F60015"/>
    <w:rsid w:val="00F618EF"/>
    <w:rsid w:val="00F65582"/>
    <w:rsid w:val="00F66E75"/>
    <w:rsid w:val="00F72610"/>
    <w:rsid w:val="00F749BB"/>
    <w:rsid w:val="00F77EB0"/>
    <w:rsid w:val="00F87CDD"/>
    <w:rsid w:val="00F87CE5"/>
    <w:rsid w:val="00F90554"/>
    <w:rsid w:val="00F933F0"/>
    <w:rsid w:val="00F937A3"/>
    <w:rsid w:val="00F94715"/>
    <w:rsid w:val="00F94B11"/>
    <w:rsid w:val="00F94DE5"/>
    <w:rsid w:val="00F96A3D"/>
    <w:rsid w:val="00F96D31"/>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0344"/>
    <w:rsid w:val="00FE16D0"/>
    <w:rsid w:val="00FE663A"/>
    <w:rsid w:val="00FF19BB"/>
    <w:rsid w:val="00FF1CDB"/>
    <w:rsid w:val="00FF1FCB"/>
    <w:rsid w:val="00FF484F"/>
    <w:rsid w:val="00FF52D4"/>
    <w:rsid w:val="00FF6AA4"/>
    <w:rsid w:val="00FF6B09"/>
    <w:rsid w:val="00FF6C6A"/>
    <w:rsid w:val="0D64304F"/>
    <w:rsid w:val="0FE384EB"/>
    <w:rsid w:val="13305E28"/>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E5A37000-EA83-4540-AF03-51EBE325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EF3"/>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13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13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5AIRPNAIUNRU-1328258698-10696</_dlc_DocId>
    <_dlc_DocIdUrl xmlns="71c5aaf6-e6ce-465b-b873-5148d2a4c105">
      <Url>https://nokia.sharepoint.com/sites/c5g/5gradio/_layouts/15/DocIdRedir.aspx?ID=5AIRPNAIUNRU-1328258698-10696</Url>
      <Description>5AIRPNAIUNRU-1328258698-10696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E8EF7-F441-4875-B5BD-341ACBE0C757}">
  <ds:schemaRefs>
    <ds:schemaRef ds:uri="http://schemas.microsoft.com/sharepoint/v3/contenttype/forms"/>
  </ds:schemaRefs>
</ds:datastoreItem>
</file>

<file path=customXml/itemProps2.xml><?xml version="1.0" encoding="utf-8"?>
<ds:datastoreItem xmlns:ds="http://schemas.openxmlformats.org/officeDocument/2006/customXml" ds:itemID="{483D85DE-5E2F-4A5B-A6D3-A5217942B71C}">
  <ds:schemaRefs>
    <ds:schemaRef ds:uri="http://schemas.microsoft.com/sharepoint/events"/>
  </ds:schemaRefs>
</ds:datastoreItem>
</file>

<file path=customXml/itemProps3.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5.xml><?xml version="1.0" encoding="utf-8"?>
<ds:datastoreItem xmlns:ds="http://schemas.openxmlformats.org/officeDocument/2006/customXml" ds:itemID="{7846D866-3D28-4F1E-8A11-2CB91C4CC7F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7D55525-68C1-423B-AF52-26948535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172</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Axel</cp:lastModifiedBy>
  <cp:revision>4</cp:revision>
  <cp:lastPrinted>2019-04-25T11:09:00Z</cp:lastPrinted>
  <dcterms:created xsi:type="dcterms:W3CDTF">2022-05-19T15:06:00Z</dcterms:created>
  <dcterms:modified xsi:type="dcterms:W3CDTF">2022-05-19T16:15:00Z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23b2872c-59ba-4298-a85c-96af8d00aedd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1642729764</vt:lpwstr>
  </property>
</Properties>
</file>